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FD466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Nicholas KYNET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30640C72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93E3E85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F12446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094E7F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1153967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7647E108" w14:textId="77777777" w:rsidR="00E97EE3" w:rsidRPr="00065994" w:rsidRDefault="00E97EE3" w:rsidP="00E97EE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E90EE16" w14:textId="77777777" w:rsidR="00E97EE3" w:rsidRDefault="00E97EE3" w:rsidP="00E97EE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90A9756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5C93D0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89F56AD" w14:textId="77777777" w:rsidR="00E97EE3" w:rsidRDefault="00E97EE3" w:rsidP="00E97E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fldChar w:fldCharType="begin"/>
      </w:r>
      <w:r>
        <w:rPr>
          <w:rFonts w:cs="Times New Roman"/>
          <w:color w:val="282B30"/>
          <w:szCs w:val="24"/>
          <w:shd w:val="clear" w:color="auto" w:fill="FFFFFF"/>
        </w:rPr>
        <w:instrText xml:space="preserve"> DATE \@ "dd MMMM yyyy" </w:instrText>
      </w:r>
      <w:r>
        <w:rPr>
          <w:rFonts w:cs="Times New Roman"/>
          <w:color w:val="282B30"/>
          <w:szCs w:val="24"/>
          <w:shd w:val="clear" w:color="auto" w:fill="FFFFFF"/>
        </w:rPr>
        <w:fldChar w:fldCharType="separate"/>
      </w:r>
      <w:r>
        <w:rPr>
          <w:rFonts w:cs="Times New Roman"/>
          <w:noProof/>
          <w:color w:val="282B30"/>
          <w:szCs w:val="24"/>
          <w:shd w:val="clear" w:color="auto" w:fill="FFFFFF"/>
        </w:rPr>
        <w:t>05 April 2025</w:t>
      </w:r>
      <w:r>
        <w:rPr>
          <w:rFonts w:cs="Times New Roman"/>
          <w:color w:val="282B30"/>
          <w:szCs w:val="24"/>
          <w:shd w:val="clear" w:color="auto" w:fill="FFFFFF"/>
        </w:rPr>
        <w:fldChar w:fldCharType="end"/>
      </w:r>
    </w:p>
    <w:p w14:paraId="28086E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C8C5" w14:textId="77777777" w:rsidR="00E97EE3" w:rsidRDefault="00E97EE3" w:rsidP="009139A6">
      <w:r>
        <w:separator/>
      </w:r>
    </w:p>
  </w:endnote>
  <w:endnote w:type="continuationSeparator" w:id="0">
    <w:p w14:paraId="01DA1FFB" w14:textId="77777777" w:rsidR="00E97EE3" w:rsidRDefault="00E97E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4A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C7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75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27A77" w14:textId="77777777" w:rsidR="00E97EE3" w:rsidRDefault="00E97EE3" w:rsidP="009139A6">
      <w:r>
        <w:separator/>
      </w:r>
    </w:p>
  </w:footnote>
  <w:footnote w:type="continuationSeparator" w:id="0">
    <w:p w14:paraId="6A538F40" w14:textId="77777777" w:rsidR="00E97EE3" w:rsidRDefault="00E97E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D59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EA9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A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E3"/>
    <w:rsid w:val="0005239F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97EE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E9BBF"/>
  <w15:chartTrackingRefBased/>
  <w15:docId w15:val="{BFDD6696-3785-44D8-BE4C-CBCEB9258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2025-04-05T06:30:00Z</dcterms:created>
  <dcterms:modified xsi:type="dcterms:W3CDTF">2025-04-05T06:30:00Z</dcterms:modified>
</cp:coreProperties>
</file>